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1B5" w:rsidRDefault="006521B5" w:rsidP="0058535F">
      <w:pPr>
        <w:pStyle w:val="Heading1"/>
        <w:rPr>
          <w:b/>
          <w:lang w:val="ru-RU"/>
        </w:rPr>
      </w:pPr>
    </w:p>
    <w:p w:rsidR="006521B5" w:rsidRDefault="006521B5" w:rsidP="0058535F">
      <w:pPr>
        <w:framePr w:hSpace="141" w:wrap="around" w:vAnchor="text" w:hAnchor="page" w:x="6016" w:y="1"/>
        <w:rPr>
          <w:noProof/>
        </w:rPr>
      </w:pPr>
      <w:r w:rsidRPr="00664A4B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6521B5" w:rsidRDefault="006521B5" w:rsidP="0058535F">
      <w:pPr>
        <w:jc w:val="center"/>
        <w:rPr>
          <w:rFonts w:cs="Tahoma"/>
          <w:b/>
          <w:sz w:val="28"/>
          <w:szCs w:val="28"/>
        </w:rPr>
      </w:pPr>
    </w:p>
    <w:p w:rsidR="006521B5" w:rsidRDefault="006521B5" w:rsidP="0058535F">
      <w:pPr>
        <w:jc w:val="center"/>
        <w:rPr>
          <w:rFonts w:cs="Tahoma"/>
          <w:b/>
          <w:sz w:val="28"/>
          <w:szCs w:val="28"/>
        </w:rPr>
      </w:pPr>
    </w:p>
    <w:p w:rsidR="006521B5" w:rsidRDefault="006521B5" w:rsidP="0058535F">
      <w:pPr>
        <w:jc w:val="center"/>
        <w:rPr>
          <w:rFonts w:cs="Tahoma"/>
          <w:b/>
          <w:sz w:val="28"/>
          <w:szCs w:val="28"/>
        </w:rPr>
      </w:pPr>
    </w:p>
    <w:p w:rsidR="006521B5" w:rsidRDefault="006521B5" w:rsidP="0058535F">
      <w:pPr>
        <w:jc w:val="center"/>
        <w:rPr>
          <w:rFonts w:cs="Tahoma"/>
          <w:b/>
          <w:sz w:val="28"/>
          <w:szCs w:val="28"/>
        </w:rPr>
      </w:pPr>
    </w:p>
    <w:p w:rsidR="006521B5" w:rsidRDefault="006521B5" w:rsidP="0058535F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6521B5" w:rsidRDefault="006521B5" w:rsidP="0058535F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6521B5" w:rsidRDefault="006521B5" w:rsidP="0058535F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6521B5" w:rsidRDefault="006521B5" w:rsidP="0058535F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6521B5" w:rsidRPr="0039378D" w:rsidRDefault="006521B5" w:rsidP="0058535F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6521B5" w:rsidRDefault="006521B5" w:rsidP="0058535F"/>
    <w:p w:rsidR="006521B5" w:rsidRPr="0039378D" w:rsidRDefault="006521B5" w:rsidP="0058535F">
      <w:pPr>
        <w:rPr>
          <w:sz w:val="28"/>
          <w:szCs w:val="28"/>
        </w:rPr>
      </w:pPr>
      <w:r>
        <w:rPr>
          <w:sz w:val="28"/>
          <w:szCs w:val="28"/>
          <w:lang w:val="ru-RU"/>
        </w:rPr>
        <w:t>18серпня</w:t>
      </w:r>
      <w:r w:rsidRPr="0039378D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 №</w:t>
      </w:r>
      <w:r>
        <w:rPr>
          <w:sz w:val="28"/>
          <w:szCs w:val="28"/>
          <w:lang w:val="ru-RU"/>
        </w:rPr>
        <w:t xml:space="preserve">  227</w:t>
      </w:r>
      <w:r w:rsidRPr="0039378D">
        <w:rPr>
          <w:sz w:val="28"/>
          <w:szCs w:val="28"/>
        </w:rPr>
        <w:t xml:space="preserve">-к </w:t>
      </w:r>
    </w:p>
    <w:p w:rsidR="006521B5" w:rsidRPr="0039378D" w:rsidRDefault="006521B5" w:rsidP="0058535F">
      <w:pPr>
        <w:rPr>
          <w:b/>
        </w:rPr>
      </w:pPr>
    </w:p>
    <w:p w:rsidR="006521B5" w:rsidRDefault="006521B5" w:rsidP="0058535F">
      <w:pPr>
        <w:rPr>
          <w:b/>
          <w:sz w:val="28"/>
        </w:rPr>
      </w:pPr>
      <w:bookmarkStart w:id="0" w:name="_GoBack"/>
      <w:bookmarkEnd w:id="0"/>
      <w:r w:rsidRPr="005B6AF9">
        <w:rPr>
          <w:b/>
          <w:sz w:val="28"/>
        </w:rPr>
        <w:t xml:space="preserve">Про </w:t>
      </w:r>
      <w:r>
        <w:rPr>
          <w:b/>
          <w:sz w:val="28"/>
        </w:rPr>
        <w:t xml:space="preserve">надання щорічноїосновної </w:t>
      </w:r>
    </w:p>
    <w:p w:rsidR="006521B5" w:rsidRPr="005B6AF9" w:rsidRDefault="006521B5" w:rsidP="0058535F">
      <w:pPr>
        <w:rPr>
          <w:b/>
          <w:sz w:val="28"/>
        </w:rPr>
      </w:pPr>
      <w:r>
        <w:rPr>
          <w:b/>
          <w:sz w:val="28"/>
        </w:rPr>
        <w:t>відпустки Карай С.В.</w:t>
      </w:r>
    </w:p>
    <w:p w:rsidR="006521B5" w:rsidRDefault="006521B5" w:rsidP="0058535F">
      <w:pPr>
        <w:jc w:val="center"/>
        <w:rPr>
          <w:sz w:val="28"/>
        </w:rPr>
      </w:pPr>
    </w:p>
    <w:p w:rsidR="006521B5" w:rsidRPr="00E21315" w:rsidRDefault="006521B5" w:rsidP="0058535F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 w:rsidRPr="00E21315">
        <w:rPr>
          <w:sz w:val="28"/>
          <w:szCs w:val="28"/>
        </w:rPr>
        <w:t>На підставі  пунктів 7, 13, 20  частини 4   статті  42 Закону України «Про місцеве самоврядування в Україні», статті 6  Закону України «Про вiдпустки», рішення  Арцизької міської ради від 24 грудня 2020 року №89-</w:t>
      </w:r>
      <w:r w:rsidRPr="00E21315">
        <w:rPr>
          <w:sz w:val="28"/>
          <w:szCs w:val="28"/>
          <w:lang w:val="en-US"/>
        </w:rPr>
        <w:t>VIII</w:t>
      </w:r>
      <w:r w:rsidRPr="00E21315">
        <w:rPr>
          <w:sz w:val="28"/>
          <w:szCs w:val="28"/>
        </w:rPr>
        <w:t xml:space="preserve"> «Про умови оплати праці працівників  апарату Арцизької міської ради та її виконавчих органів на 2021 рік», розглянувши  заяву  Карая С.В.:</w:t>
      </w:r>
    </w:p>
    <w:p w:rsidR="006521B5" w:rsidRPr="00E21315" w:rsidRDefault="006521B5" w:rsidP="0058535F">
      <w:pPr>
        <w:pStyle w:val="BodyTextIndent2"/>
        <w:spacing w:line="276" w:lineRule="auto"/>
        <w:ind w:firstLine="708"/>
        <w:jc w:val="both"/>
      </w:pPr>
      <w:r w:rsidRPr="00E21315">
        <w:t xml:space="preserve">1. Надати   Караю Сергію Васильовичу,  сторожу міської ради,  щорічну  основну  відпустку  тривалістю  </w:t>
      </w:r>
      <w:r w:rsidRPr="00261B20">
        <w:rPr>
          <w:highlight w:val="black"/>
        </w:rPr>
        <w:t>24  календарні  дні  з 01вересня  2021 року по  24вересня  2021 року включно, за період роботи з  18лютого 2021 року по 17лютого 2022 року.</w:t>
      </w:r>
      <w:r w:rsidRPr="00E21315">
        <w:t xml:space="preserve"> </w:t>
      </w:r>
    </w:p>
    <w:p w:rsidR="006521B5" w:rsidRPr="00E21315" w:rsidRDefault="006521B5" w:rsidP="0058535F">
      <w:pPr>
        <w:pStyle w:val="BodyTextIndent"/>
        <w:spacing w:line="276" w:lineRule="auto"/>
        <w:ind w:left="0" w:firstLine="643"/>
        <w:jc w:val="both"/>
        <w:rPr>
          <w:sz w:val="28"/>
          <w:szCs w:val="28"/>
        </w:rPr>
      </w:pPr>
      <w:r w:rsidRPr="00E21315">
        <w:rPr>
          <w:sz w:val="28"/>
          <w:szCs w:val="28"/>
        </w:rPr>
        <w:t>2. Надати Караю Сергію Васильовичу  матеріальну допомогу на оздоровлення до щорічної основної відпустки  у розмірі середньомісячної заробітної плати.</w:t>
      </w:r>
    </w:p>
    <w:p w:rsidR="006521B5" w:rsidRPr="00E21315" w:rsidRDefault="006521B5" w:rsidP="0058535F">
      <w:pPr>
        <w:pStyle w:val="BodyText"/>
        <w:spacing w:line="276" w:lineRule="auto"/>
        <w:ind w:firstLine="708"/>
        <w:rPr>
          <w:sz w:val="28"/>
          <w:szCs w:val="28"/>
        </w:rPr>
      </w:pPr>
      <w:r w:rsidRPr="00E21315">
        <w:rPr>
          <w:sz w:val="28"/>
          <w:szCs w:val="28"/>
        </w:rPr>
        <w:t>3.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6521B5" w:rsidRPr="00E21315" w:rsidRDefault="006521B5" w:rsidP="0058535F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 w:rsidRPr="00E21315">
        <w:rPr>
          <w:sz w:val="28"/>
          <w:szCs w:val="28"/>
        </w:rPr>
        <w:t>4.Контроль за виконанням  даного розпорядження покласти на керуючого справами виконавчого комітету міської ради Малєва О.М.</w:t>
      </w:r>
    </w:p>
    <w:p w:rsidR="006521B5" w:rsidRPr="00E21315" w:rsidRDefault="006521B5" w:rsidP="0058535F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 w:rsidRPr="00E21315">
        <w:rPr>
          <w:sz w:val="28"/>
          <w:szCs w:val="28"/>
        </w:rPr>
        <w:t>Підстава: - заява Карая С.В. від 17 серпня 2021 року.</w:t>
      </w:r>
    </w:p>
    <w:p w:rsidR="006521B5" w:rsidRPr="0039378D" w:rsidRDefault="006521B5" w:rsidP="0058535F">
      <w:pPr>
        <w:pStyle w:val="Heading2"/>
      </w:pPr>
    </w:p>
    <w:p w:rsidR="006521B5" w:rsidRPr="000917CC" w:rsidRDefault="006521B5" w:rsidP="0058535F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>Сергій ПАРПУЛАНСЬКИЙ</w:t>
      </w:r>
    </w:p>
    <w:p w:rsidR="006521B5" w:rsidRDefault="006521B5" w:rsidP="0058535F">
      <w:pPr>
        <w:pStyle w:val="Heading2"/>
      </w:pPr>
    </w:p>
    <w:p w:rsidR="006521B5" w:rsidRDefault="006521B5" w:rsidP="0058535F">
      <w:pPr>
        <w:pStyle w:val="Heading2"/>
      </w:pPr>
    </w:p>
    <w:p w:rsidR="006521B5" w:rsidRDefault="006521B5" w:rsidP="0058535F">
      <w:pPr>
        <w:pStyle w:val="Heading2"/>
      </w:pPr>
      <w:r>
        <w:t>З розпорядженням ознайомлений</w:t>
      </w:r>
      <w:r>
        <w:tab/>
        <w:t>_____________    С.Карай</w:t>
      </w:r>
    </w:p>
    <w:p w:rsidR="006521B5" w:rsidRPr="002D6B80" w:rsidRDefault="006521B5" w:rsidP="0058535F">
      <w:pPr>
        <w:rPr>
          <w:u w:val="single"/>
        </w:rPr>
      </w:pPr>
    </w:p>
    <w:p w:rsidR="006521B5" w:rsidRDefault="006521B5" w:rsidP="0058535F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521B5" w:rsidRPr="00E96A52" w:rsidRDefault="006521B5" w:rsidP="0058535F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6521B5" w:rsidRPr="00E96A52" w:rsidRDefault="006521B5" w:rsidP="0058535F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>18 серпня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№227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6521B5" w:rsidRDefault="006521B5" w:rsidP="0058535F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521B5" w:rsidRPr="000A696E" w:rsidRDefault="006521B5" w:rsidP="0058535F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щорічної основної відпустки  Карай С.В.</w:t>
      </w:r>
    </w:p>
    <w:p w:rsidR="006521B5" w:rsidRPr="00A84420" w:rsidRDefault="006521B5" w:rsidP="0058535F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521B5" w:rsidRPr="00CF77D5" w:rsidRDefault="006521B5" w:rsidP="0058535F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6521B5" w:rsidRPr="00E05F39" w:rsidRDefault="006521B5" w:rsidP="0058535F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6521B5" w:rsidRPr="00E05F39" w:rsidRDefault="006521B5" w:rsidP="0058535F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6521B5" w:rsidRPr="00E05F39" w:rsidRDefault="006521B5" w:rsidP="0058535F">
      <w:pPr>
        <w:rPr>
          <w:b/>
          <w:sz w:val="28"/>
          <w:szCs w:val="28"/>
        </w:rPr>
      </w:pPr>
    </w:p>
    <w:p w:rsidR="006521B5" w:rsidRDefault="006521B5" w:rsidP="0058535F">
      <w:pPr>
        <w:rPr>
          <w:sz w:val="28"/>
          <w:szCs w:val="28"/>
        </w:rPr>
      </w:pPr>
    </w:p>
    <w:p w:rsidR="006521B5" w:rsidRPr="00E05F39" w:rsidRDefault="006521B5" w:rsidP="0058535F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6521B5" w:rsidRPr="00E05F39" w:rsidRDefault="006521B5" w:rsidP="0058535F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6521B5" w:rsidRPr="00E05F39" w:rsidRDefault="006521B5" w:rsidP="0058535F">
      <w:pPr>
        <w:rPr>
          <w:sz w:val="28"/>
          <w:szCs w:val="28"/>
        </w:rPr>
      </w:pPr>
    </w:p>
    <w:p w:rsidR="006521B5" w:rsidRDefault="006521B5" w:rsidP="0058535F">
      <w:pPr>
        <w:rPr>
          <w:sz w:val="28"/>
          <w:szCs w:val="28"/>
        </w:rPr>
      </w:pPr>
    </w:p>
    <w:p w:rsidR="006521B5" w:rsidRDefault="006521B5" w:rsidP="0058535F">
      <w:pPr>
        <w:rPr>
          <w:sz w:val="28"/>
          <w:szCs w:val="28"/>
        </w:rPr>
      </w:pPr>
      <w:r>
        <w:rPr>
          <w:sz w:val="28"/>
          <w:szCs w:val="28"/>
        </w:rPr>
        <w:t>Начальник відділу організаційної та кадрової  роботи міської ради</w:t>
      </w:r>
    </w:p>
    <w:p w:rsidR="006521B5" w:rsidRDefault="006521B5" w:rsidP="0058535F">
      <w:pPr>
        <w:rPr>
          <w:sz w:val="28"/>
          <w:szCs w:val="28"/>
        </w:rPr>
      </w:pPr>
      <w:r>
        <w:rPr>
          <w:sz w:val="28"/>
          <w:szCs w:val="28"/>
        </w:rPr>
        <w:t>__________</w:t>
      </w:r>
      <w:r>
        <w:rPr>
          <w:sz w:val="28"/>
          <w:szCs w:val="28"/>
        </w:rPr>
        <w:tab/>
        <w:t xml:space="preserve">        І.Стойкова</w:t>
      </w:r>
    </w:p>
    <w:p w:rsidR="006521B5" w:rsidRDefault="006521B5" w:rsidP="0058535F">
      <w:pPr>
        <w:rPr>
          <w:sz w:val="28"/>
          <w:szCs w:val="28"/>
        </w:rPr>
      </w:pPr>
    </w:p>
    <w:p w:rsidR="006521B5" w:rsidRDefault="006521B5" w:rsidP="0058535F">
      <w:pPr>
        <w:rPr>
          <w:sz w:val="28"/>
          <w:szCs w:val="28"/>
        </w:rPr>
      </w:pPr>
    </w:p>
    <w:p w:rsidR="006521B5" w:rsidRDefault="006521B5" w:rsidP="0058535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E05F39">
        <w:rPr>
          <w:sz w:val="28"/>
          <w:szCs w:val="28"/>
        </w:rPr>
        <w:t xml:space="preserve">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забезпечення, головний бухгалтер</w:t>
      </w:r>
    </w:p>
    <w:p w:rsidR="006521B5" w:rsidRDefault="006521B5" w:rsidP="0058535F">
      <w:pPr>
        <w:rPr>
          <w:sz w:val="28"/>
          <w:szCs w:val="28"/>
        </w:rPr>
      </w:pPr>
      <w:r>
        <w:rPr>
          <w:sz w:val="28"/>
          <w:szCs w:val="28"/>
        </w:rPr>
        <w:t>__________       Л.Лабунець</w:t>
      </w:r>
    </w:p>
    <w:p w:rsidR="006521B5" w:rsidRPr="00E05F39" w:rsidRDefault="006521B5" w:rsidP="0058535F">
      <w:pPr>
        <w:rPr>
          <w:sz w:val="28"/>
          <w:szCs w:val="28"/>
        </w:rPr>
      </w:pPr>
    </w:p>
    <w:p w:rsidR="006521B5" w:rsidRDefault="006521B5" w:rsidP="0058535F"/>
    <w:p w:rsidR="006521B5" w:rsidRDefault="006521B5" w:rsidP="0058535F"/>
    <w:p w:rsidR="006521B5" w:rsidRPr="00BD73DB" w:rsidRDefault="006521B5" w:rsidP="0058535F">
      <w:pPr>
        <w:rPr>
          <w:lang w:val="ru-RU"/>
        </w:rPr>
      </w:pPr>
    </w:p>
    <w:p w:rsidR="006521B5" w:rsidRDefault="006521B5" w:rsidP="0058535F"/>
    <w:p w:rsidR="006521B5" w:rsidRDefault="006521B5" w:rsidP="0058535F"/>
    <w:p w:rsidR="006521B5" w:rsidRPr="006D7188" w:rsidRDefault="006521B5" w:rsidP="0058535F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</w:p>
    <w:p w:rsidR="006521B5" w:rsidRDefault="006521B5" w:rsidP="0058535F"/>
    <w:p w:rsidR="006521B5" w:rsidRDefault="006521B5" w:rsidP="0058535F"/>
    <w:p w:rsidR="006521B5" w:rsidRDefault="006521B5"/>
    <w:sectPr w:rsidR="006521B5" w:rsidSect="00E21315"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535F"/>
    <w:rsid w:val="00080676"/>
    <w:rsid w:val="000917CC"/>
    <w:rsid w:val="000A696E"/>
    <w:rsid w:val="00261B20"/>
    <w:rsid w:val="002D6B80"/>
    <w:rsid w:val="003010A8"/>
    <w:rsid w:val="0039378D"/>
    <w:rsid w:val="0053573D"/>
    <w:rsid w:val="0058535F"/>
    <w:rsid w:val="005B6AF9"/>
    <w:rsid w:val="006521B5"/>
    <w:rsid w:val="00664A4B"/>
    <w:rsid w:val="006D7188"/>
    <w:rsid w:val="007735AB"/>
    <w:rsid w:val="00A84420"/>
    <w:rsid w:val="00BD73DB"/>
    <w:rsid w:val="00CF77D5"/>
    <w:rsid w:val="00E05F39"/>
    <w:rsid w:val="00E21315"/>
    <w:rsid w:val="00E46D5E"/>
    <w:rsid w:val="00E96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35F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8535F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535F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8535F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8535F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58535F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58535F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58535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58535F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58535F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58535F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5853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8535F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853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8535F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298</Words>
  <Characters>1701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2</cp:revision>
  <cp:lastPrinted>2021-08-17T13:55:00Z</cp:lastPrinted>
  <dcterms:created xsi:type="dcterms:W3CDTF">2021-08-17T13:32:00Z</dcterms:created>
  <dcterms:modified xsi:type="dcterms:W3CDTF">2022-01-12T07:16:00Z</dcterms:modified>
</cp:coreProperties>
</file>